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2704" w14:textId="77777777" w:rsidR="004303E5" w:rsidRPr="004303E5" w:rsidRDefault="004303E5" w:rsidP="004303E5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Marmaduke CLERK</w:t>
      </w:r>
      <w:r>
        <w:rPr>
          <w:color w:val="000000"/>
        </w:rPr>
        <w:t xml:space="preserve">       </w:t>
      </w:r>
      <w:bookmarkStart w:id="0" w:name="_GoBack"/>
      <w:r w:rsidRPr="004303E5">
        <w:rPr>
          <w:rStyle w:val="Hyperlink"/>
          <w:u w:val="none"/>
        </w:rPr>
        <w:t>(fl.1415)</w:t>
      </w:r>
    </w:p>
    <w:p w14:paraId="0A1D7B44" w14:textId="77777777" w:rsidR="004303E5" w:rsidRPr="004303E5" w:rsidRDefault="004303E5" w:rsidP="004303E5">
      <w:pPr>
        <w:pStyle w:val="NoSpacing"/>
        <w:jc w:val="both"/>
        <w:rPr>
          <w:color w:val="000000"/>
        </w:rPr>
      </w:pPr>
      <w:r w:rsidRPr="004303E5">
        <w:rPr>
          <w:rStyle w:val="Hyperlink"/>
          <w:u w:val="none"/>
        </w:rPr>
        <w:t>Archer.</w:t>
      </w:r>
    </w:p>
    <w:p w14:paraId="280EA161" w14:textId="77777777" w:rsidR="004303E5" w:rsidRPr="004303E5" w:rsidRDefault="004303E5" w:rsidP="004303E5">
      <w:pPr>
        <w:pStyle w:val="NoSpacing"/>
        <w:jc w:val="both"/>
        <w:rPr>
          <w:color w:val="000000"/>
        </w:rPr>
      </w:pPr>
    </w:p>
    <w:bookmarkEnd w:id="0"/>
    <w:p w14:paraId="5451D4E0" w14:textId="77777777" w:rsidR="004303E5" w:rsidRDefault="004303E5" w:rsidP="004303E5">
      <w:pPr>
        <w:pStyle w:val="NoSpacing"/>
        <w:jc w:val="both"/>
        <w:rPr>
          <w:color w:val="000000"/>
        </w:rPr>
      </w:pPr>
    </w:p>
    <w:p w14:paraId="62607445" w14:textId="77777777" w:rsidR="004303E5" w:rsidRDefault="004303E5" w:rsidP="004303E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95969F6" w14:textId="77777777" w:rsidR="004303E5" w:rsidRDefault="004303E5" w:rsidP="004303E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642D59C" w14:textId="77777777" w:rsidR="004303E5" w:rsidRDefault="004303E5" w:rsidP="004303E5">
      <w:pPr>
        <w:pStyle w:val="NoSpacing"/>
        <w:jc w:val="both"/>
        <w:rPr>
          <w:color w:val="000000"/>
        </w:rPr>
      </w:pPr>
    </w:p>
    <w:p w14:paraId="2D09BA4F" w14:textId="77777777" w:rsidR="004303E5" w:rsidRDefault="004303E5" w:rsidP="004303E5">
      <w:pPr>
        <w:pStyle w:val="NoSpacing"/>
        <w:jc w:val="both"/>
        <w:rPr>
          <w:color w:val="000000"/>
        </w:rPr>
      </w:pPr>
    </w:p>
    <w:p w14:paraId="693D2D1B" w14:textId="77777777" w:rsidR="004303E5" w:rsidRPr="00783FEC" w:rsidRDefault="004303E5" w:rsidP="004303E5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0F2F3D41" w14:textId="77777777" w:rsidR="006B2F86" w:rsidRPr="00E71FC3" w:rsidRDefault="004303E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FEC1" w14:textId="77777777" w:rsidR="004303E5" w:rsidRDefault="004303E5" w:rsidP="00E71FC3">
      <w:pPr>
        <w:spacing w:after="0" w:line="240" w:lineRule="auto"/>
      </w:pPr>
      <w:r>
        <w:separator/>
      </w:r>
    </w:p>
  </w:endnote>
  <w:endnote w:type="continuationSeparator" w:id="0">
    <w:p w14:paraId="3E1E7A25" w14:textId="77777777" w:rsidR="004303E5" w:rsidRDefault="004303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AF06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D9512" w14:textId="77777777" w:rsidR="004303E5" w:rsidRDefault="004303E5" w:rsidP="00E71FC3">
      <w:pPr>
        <w:spacing w:after="0" w:line="240" w:lineRule="auto"/>
      </w:pPr>
      <w:r>
        <w:separator/>
      </w:r>
    </w:p>
  </w:footnote>
  <w:footnote w:type="continuationSeparator" w:id="0">
    <w:p w14:paraId="1D40CD43" w14:textId="77777777" w:rsidR="004303E5" w:rsidRDefault="004303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E5"/>
    <w:rsid w:val="001A7C09"/>
    <w:rsid w:val="004303E5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00CF3"/>
  <w15:chartTrackingRefBased/>
  <w15:docId w15:val="{18A37F56-CCC6-4AD5-9CDD-B05293A8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303E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2020-01-24T22:08:00Z</dcterms:created>
  <dcterms:modified xsi:type="dcterms:W3CDTF">2020-01-24T22:09:00Z</dcterms:modified>
</cp:coreProperties>
</file>